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796D" w:rsidRDefault="008F796D"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327428" cy="2832100"/>
            <wp:effectExtent l="0" t="0" r="0" b="635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7428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796D" w:rsidRDefault="008F796D" w:rsidP="008F796D">
      <w:pPr>
        <w:ind w:firstLine="720"/>
      </w:pPr>
      <w:r>
        <w:rPr>
          <w:noProof/>
          <w:lang w:eastAsia="en-GB"/>
        </w:rPr>
        <w:drawing>
          <wp:inline distT="0" distB="0" distL="0" distR="0" wp14:anchorId="162CE4FC" wp14:editId="443F6AA5">
            <wp:extent cx="2679700" cy="2973647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87058" cy="298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 w:clear="all"/>
      </w:r>
    </w:p>
    <w:p w:rsidR="008F796D" w:rsidRPr="008F796D" w:rsidRDefault="008F796D" w:rsidP="008F796D"/>
    <w:p w:rsidR="008F796D" w:rsidRPr="008F796D" w:rsidRDefault="008F796D" w:rsidP="008F796D"/>
    <w:p w:rsidR="008F796D" w:rsidRDefault="008F796D" w:rsidP="008F796D"/>
    <w:p w:rsidR="008F796D" w:rsidRDefault="008F796D" w:rsidP="008F796D">
      <w:r>
        <w:rPr>
          <w:noProof/>
          <w:lang w:eastAsia="en-GB"/>
        </w:rPr>
        <w:drawing>
          <wp:inline distT="0" distB="0" distL="0" distR="0" wp14:anchorId="73BEB16D" wp14:editId="34ECB131">
            <wp:extent cx="5473700" cy="3386344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2160" cy="3391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F3D" w:rsidRDefault="00765F3D" w:rsidP="008F796D">
      <w:pPr>
        <w:ind w:firstLine="720"/>
      </w:pPr>
    </w:p>
    <w:p w:rsidR="008F796D" w:rsidRDefault="008F796D" w:rsidP="008F796D">
      <w:pPr>
        <w:ind w:firstLine="720"/>
      </w:pPr>
    </w:p>
    <w:p w:rsidR="008F796D" w:rsidRDefault="008F796D" w:rsidP="008F796D">
      <w:pPr>
        <w:ind w:firstLine="720"/>
      </w:pPr>
    </w:p>
    <w:p w:rsidR="008F796D" w:rsidRDefault="008F796D" w:rsidP="008F796D">
      <w:pPr>
        <w:ind w:firstLine="720"/>
      </w:pPr>
      <w:r>
        <w:rPr>
          <w:noProof/>
          <w:lang w:eastAsia="en-GB"/>
        </w:rPr>
        <w:lastRenderedPageBreak/>
        <w:drawing>
          <wp:inline distT="0" distB="0" distL="0" distR="0" wp14:anchorId="7605D67A" wp14:editId="445C3BFA">
            <wp:extent cx="4711700" cy="3343501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18723" cy="3348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96D" w:rsidRDefault="008F796D" w:rsidP="008F796D">
      <w:r>
        <w:rPr>
          <w:noProof/>
          <w:lang w:eastAsia="en-GB"/>
        </w:rPr>
        <w:drawing>
          <wp:inline distT="0" distB="0" distL="0" distR="0" wp14:anchorId="674CD73D" wp14:editId="781540E8">
            <wp:extent cx="2489200" cy="3111500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311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>
            <wp:simplePos x="914400" y="4381500"/>
            <wp:positionH relativeFrom="column">
              <wp:align>left</wp:align>
            </wp:positionH>
            <wp:positionV relativeFrom="paragraph">
              <wp:align>top</wp:align>
            </wp:positionV>
            <wp:extent cx="3086100" cy="3258922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32589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796D" w:rsidRPr="008F796D" w:rsidRDefault="008F796D" w:rsidP="008F796D">
      <w:r>
        <w:br w:type="textWrapping" w:clear="all"/>
      </w:r>
      <w:bookmarkStart w:id="0" w:name="_GoBack"/>
      <w:bookmarkEnd w:id="0"/>
    </w:p>
    <w:sectPr w:rsidR="008F796D" w:rsidRPr="008F796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796D"/>
    <w:rsid w:val="00765F3D"/>
    <w:rsid w:val="008F79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567066"/>
  <w15:chartTrackingRefBased/>
  <w15:docId w15:val="{9F0AF1CF-0DC0-445F-86AC-06B6FF8125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D6A8A59F</Template>
  <TotalTime>3</TotalTime>
  <Pages>2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Chesterfield</dc:creator>
  <cp:keywords/>
  <dc:description/>
  <cp:lastModifiedBy>Laura Chesterfield</cp:lastModifiedBy>
  <cp:revision>1</cp:revision>
  <dcterms:created xsi:type="dcterms:W3CDTF">2021-02-21T21:00:00Z</dcterms:created>
  <dcterms:modified xsi:type="dcterms:W3CDTF">2021-02-21T21:03:00Z</dcterms:modified>
</cp:coreProperties>
</file>